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34FAE" w14:textId="77777777" w:rsidR="00280F15" w:rsidRDefault="00280F15" w:rsidP="00280F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UNERSODE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384C31F" w14:textId="77777777" w:rsidR="00280F15" w:rsidRDefault="00280F15" w:rsidP="00280F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Mendham, Suffolk. Husbandman.</w:t>
      </w:r>
    </w:p>
    <w:p w14:paraId="673E27DE" w14:textId="77777777" w:rsidR="00280F15" w:rsidRDefault="00280F15" w:rsidP="00280F15">
      <w:pPr>
        <w:rPr>
          <w:rFonts w:ascii="Times New Roman" w:hAnsi="Times New Roman" w:cs="Times New Roman"/>
        </w:rPr>
      </w:pPr>
    </w:p>
    <w:p w14:paraId="568C64E9" w14:textId="77777777" w:rsidR="00280F15" w:rsidRDefault="00280F15" w:rsidP="00280F15">
      <w:pPr>
        <w:rPr>
          <w:rFonts w:ascii="Times New Roman" w:hAnsi="Times New Roman" w:cs="Times New Roman"/>
        </w:rPr>
      </w:pPr>
    </w:p>
    <w:p w14:paraId="630822BF" w14:textId="77777777" w:rsidR="00280F15" w:rsidRDefault="00280F15" w:rsidP="00280F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Tower of </w:t>
      </w:r>
      <w:proofErr w:type="spellStart"/>
      <w:r>
        <w:rPr>
          <w:rFonts w:ascii="Times New Roman" w:hAnsi="Times New Roman" w:cs="Times New Roman"/>
        </w:rPr>
        <w:t>Harleston</w:t>
      </w:r>
      <w:proofErr w:type="spellEnd"/>
      <w:r>
        <w:rPr>
          <w:rFonts w:ascii="Times New Roman" w:hAnsi="Times New Roman" w:cs="Times New Roman"/>
        </w:rPr>
        <w:t xml:space="preserve">, Norfolk(q.v.), John </w:t>
      </w:r>
      <w:proofErr w:type="spellStart"/>
      <w:r>
        <w:rPr>
          <w:rFonts w:ascii="Times New Roman" w:hAnsi="Times New Roman" w:cs="Times New Roman"/>
        </w:rPr>
        <w:t>Tornour</w:t>
      </w:r>
      <w:proofErr w:type="spellEnd"/>
      <w:r>
        <w:rPr>
          <w:rFonts w:ascii="Times New Roman" w:hAnsi="Times New Roman" w:cs="Times New Roman"/>
        </w:rPr>
        <w:t xml:space="preserve"> of South </w:t>
      </w:r>
      <w:proofErr w:type="spellStart"/>
      <w:r>
        <w:rPr>
          <w:rFonts w:ascii="Times New Roman" w:hAnsi="Times New Roman" w:cs="Times New Roman"/>
        </w:rPr>
        <w:t>Elmham</w:t>
      </w:r>
      <w:proofErr w:type="spellEnd"/>
      <w:r>
        <w:rPr>
          <w:rFonts w:ascii="Times New Roman" w:hAnsi="Times New Roman" w:cs="Times New Roman"/>
        </w:rPr>
        <w:t>,</w:t>
      </w:r>
    </w:p>
    <w:p w14:paraId="4A29ED00" w14:textId="77777777" w:rsidR="00280F15" w:rsidRDefault="00280F15" w:rsidP="00280F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Suffolk(q.v.) and William </w:t>
      </w:r>
      <w:proofErr w:type="spellStart"/>
      <w:r>
        <w:rPr>
          <w:rFonts w:ascii="Times New Roman" w:hAnsi="Times New Roman" w:cs="Times New Roman"/>
        </w:rPr>
        <w:t>Hogon</w:t>
      </w:r>
      <w:proofErr w:type="spellEnd"/>
      <w:r>
        <w:rPr>
          <w:rFonts w:ascii="Times New Roman" w:hAnsi="Times New Roman" w:cs="Times New Roman"/>
        </w:rPr>
        <w:t xml:space="preserve"> of Parham(q.v.).</w:t>
      </w:r>
    </w:p>
    <w:p w14:paraId="4575FD41" w14:textId="77777777" w:rsidR="00280F15" w:rsidRDefault="00280F15" w:rsidP="00280F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05F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A8181CD" w14:textId="77777777" w:rsidR="00280F15" w:rsidRDefault="00280F15" w:rsidP="00280F15">
      <w:pPr>
        <w:rPr>
          <w:rFonts w:ascii="Times New Roman" w:hAnsi="Times New Roman" w:cs="Times New Roman"/>
        </w:rPr>
      </w:pPr>
    </w:p>
    <w:p w14:paraId="355D717C" w14:textId="77777777" w:rsidR="00280F15" w:rsidRDefault="00280F15" w:rsidP="00280F15">
      <w:pPr>
        <w:rPr>
          <w:rFonts w:ascii="Times New Roman" w:hAnsi="Times New Roman" w:cs="Times New Roman"/>
        </w:rPr>
      </w:pPr>
    </w:p>
    <w:p w14:paraId="5CD77DFC" w14:textId="77777777" w:rsidR="00280F15" w:rsidRDefault="00280F15" w:rsidP="00280F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February 2019</w:t>
      </w:r>
    </w:p>
    <w:p w14:paraId="3FF54598" w14:textId="77777777" w:rsidR="006B2F86" w:rsidRPr="00280F15" w:rsidRDefault="00280F15" w:rsidP="00E71FC3">
      <w:pPr>
        <w:pStyle w:val="NoSpacing"/>
        <w:rPr>
          <w:b/>
        </w:rPr>
      </w:pPr>
      <w:bookmarkStart w:id="0" w:name="_GoBack"/>
      <w:bookmarkEnd w:id="0"/>
    </w:p>
    <w:sectPr w:rsidR="006B2F86" w:rsidRPr="00280F1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DEB09" w14:textId="77777777" w:rsidR="00280F15" w:rsidRDefault="00280F15" w:rsidP="00E71FC3">
      <w:r>
        <w:separator/>
      </w:r>
    </w:p>
  </w:endnote>
  <w:endnote w:type="continuationSeparator" w:id="0">
    <w:p w14:paraId="06E1A638" w14:textId="77777777" w:rsidR="00280F15" w:rsidRDefault="00280F1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6721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BB727" w14:textId="77777777" w:rsidR="00280F15" w:rsidRDefault="00280F15" w:rsidP="00E71FC3">
      <w:r>
        <w:separator/>
      </w:r>
    </w:p>
  </w:footnote>
  <w:footnote w:type="continuationSeparator" w:id="0">
    <w:p w14:paraId="6F4D8E37" w14:textId="77777777" w:rsidR="00280F15" w:rsidRDefault="00280F1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F15"/>
    <w:rsid w:val="001A7C09"/>
    <w:rsid w:val="00280F1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5A82B"/>
  <w15:chartTrackingRefBased/>
  <w15:docId w15:val="{E26F8588-3F6E-485B-8158-4699C73A5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0F1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80F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2019-02-28T21:35:00Z</dcterms:created>
  <dcterms:modified xsi:type="dcterms:W3CDTF">2019-02-28T21:36:00Z</dcterms:modified>
</cp:coreProperties>
</file>